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proofErr w:type="spellStart"/>
      <w:r w:rsidRPr="00E960BB" w:rsidR="002A22BF">
        <w:rPr>
          <w:rFonts w:ascii="Corbel" w:hAnsi="Corbel"/>
          <w:bCs/>
          <w:i/>
        </w:rPr>
        <w:t>UR</w:t>
      </w:r>
      <w:proofErr w:type="spellEnd"/>
      <w:r w:rsidRPr="00E960BB" w:rsidR="002A22BF">
        <w:rPr>
          <w:rFonts w:ascii="Corbel" w:hAnsi="Corbel"/>
          <w:bCs/>
          <w:i/>
        </w:rPr>
        <w:t xml:space="preserve">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90FAE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F82012">
        <w:rPr>
          <w:rFonts w:ascii="Corbel" w:hAnsi="Corbel"/>
          <w:smallCaps/>
          <w:sz w:val="24"/>
          <w:szCs w:val="24"/>
        </w:rPr>
        <w:t>202</w:t>
      </w:r>
      <w:r w:rsidR="00F90FAE">
        <w:rPr>
          <w:rFonts w:ascii="Corbel" w:hAnsi="Corbel"/>
          <w:smallCaps/>
          <w:sz w:val="24"/>
          <w:szCs w:val="24"/>
        </w:rPr>
        <w:t>4</w:t>
      </w:r>
      <w:r w:rsidR="00F82012">
        <w:rPr>
          <w:rFonts w:ascii="Corbel" w:hAnsi="Corbel"/>
          <w:smallCaps/>
          <w:sz w:val="24"/>
          <w:szCs w:val="24"/>
        </w:rPr>
        <w:t>/</w:t>
      </w:r>
      <w:r w:rsidR="00F6575E">
        <w:rPr>
          <w:rFonts w:ascii="Corbel" w:hAnsi="Corbel"/>
          <w:smallCaps/>
          <w:sz w:val="24"/>
          <w:szCs w:val="24"/>
        </w:rPr>
        <w:t>20</w:t>
      </w:r>
      <w:r w:rsidR="00F82012">
        <w:rPr>
          <w:rFonts w:ascii="Corbel" w:hAnsi="Corbel"/>
          <w:smallCaps/>
          <w:sz w:val="24"/>
          <w:szCs w:val="24"/>
        </w:rPr>
        <w:t>2</w:t>
      </w:r>
      <w:r w:rsidR="00F90FAE">
        <w:rPr>
          <w:rFonts w:ascii="Corbel" w:hAnsi="Corbel"/>
          <w:smallCaps/>
          <w:sz w:val="24"/>
          <w:szCs w:val="24"/>
        </w:rPr>
        <w:t>5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5609963D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F63601" w:rsidR="0085747A" w:rsidP="00F63601" w:rsidRDefault="00BB5DE2" w14:paraId="7C44183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</w:t>
            </w:r>
            <w:r w:rsidR="001922CE">
              <w:rPr>
                <w:rFonts w:ascii="Corbel" w:hAnsi="Corbel"/>
                <w:b w:val="0"/>
                <w:sz w:val="24"/>
                <w:szCs w:val="24"/>
              </w:rPr>
              <w:t>rzyrodniczej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72DF3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70195F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922CE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35572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0E31D3" w14:paraId="77AD840C" wp14:textId="77777777">
        <w:trPr>
          <w:trHeight w:val="70"/>
        </w:trPr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922CE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xmlns:wp14="http://schemas.microsoft.com/office/word/2010/wordml" w:rsidRPr="009C54AE" w:rsidR="0085747A" w:rsidTr="00B819C8" w14:paraId="5C70B2EB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922CE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1922CE" w:rsidR="0085747A" w:rsidTr="00B819C8" w14:paraId="62CEBBF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1922CE" w:rsidR="0085747A" w:rsidP="001922CE" w:rsidRDefault="001922CE" w14:paraId="0ABF0C4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Rok</w:t>
            </w:r>
            <w:proofErr w:type="spellEnd"/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r w:rsidRPr="001922CE" w:rsidR="00135572">
              <w:rPr>
                <w:rFonts w:ascii="Corbel" w:hAnsi="Corbel"/>
                <w:b w:val="0"/>
                <w:sz w:val="24"/>
                <w:szCs w:val="24"/>
                <w:lang w:val="en-US"/>
              </w:rPr>
              <w:t>II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I, se</w:t>
            </w:r>
            <w:r w:rsidR="00860B7D"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. 5</w:t>
            </w:r>
            <w:r w:rsidRPr="001922CE" w:rsidR="00290C2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</w:p>
        </w:tc>
      </w:tr>
      <w:tr xmlns:wp14="http://schemas.microsoft.com/office/word/2010/wordml" w:rsidRPr="009C54AE" w:rsidR="0085747A" w:rsidTr="00B819C8" w14:paraId="40C06CE6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AB4973" w:rsidR="0085747A" w:rsidP="00AB4973" w:rsidRDefault="00F63601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61370C">
              <w:rPr>
                <w:rFonts w:ascii="Corbel" w:hAnsi="Corbel"/>
                <w:b w:val="0"/>
                <w:sz w:val="24"/>
                <w:szCs w:val="24"/>
              </w:rPr>
              <w:t>Metodyka poszczegól</w:t>
            </w:r>
            <w:r w:rsidRPr="000E31D3" w:rsidR="0061370C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 w:rsidR="0061370C"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xmlns:wp14="http://schemas.microsoft.com/office/word/2010/wordml" w:rsidRPr="009C54AE" w:rsidR="00923D7D" w:rsidTr="00B819C8" w14:paraId="5A90A06A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1922CE" w14:paraId="2FB77BF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xmlns:wp14="http://schemas.microsoft.com/office/word/2010/wordml" w:rsidRPr="009C54AE" w:rsidR="0085747A" w:rsidTr="00B819C8" w14:paraId="1A8B7EF1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705982" w14:paraId="4F87333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 xml:space="preserve"> Sławomira Pusz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</w:t>
      </w:r>
      <w:proofErr w:type="spellStart"/>
      <w:r w:rsidRPr="009C54AE">
        <w:rPr>
          <w:rFonts w:ascii="Corbel" w:hAnsi="Corbel"/>
          <w:sz w:val="24"/>
          <w:szCs w:val="24"/>
        </w:rPr>
        <w:t>ECTS</w:t>
      </w:r>
      <w:proofErr w:type="spellEnd"/>
      <w:r w:rsidRPr="009C54AE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015B8F" w:rsidTr="00135572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ZP</w:t>
            </w:r>
            <w:proofErr w:type="spellEnd"/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</w:t>
            </w:r>
            <w:proofErr w:type="spellStart"/>
            <w:r w:rsidRPr="009C54AE">
              <w:rPr>
                <w:rFonts w:ascii="Corbel" w:hAnsi="Corbel"/>
                <w:b/>
                <w:szCs w:val="24"/>
              </w:rPr>
              <w:t>ECTS</w:t>
            </w:r>
            <w:proofErr w:type="spellEnd"/>
          </w:p>
        </w:tc>
      </w:tr>
      <w:tr xmlns:wp14="http://schemas.microsoft.com/office/word/2010/wordml" w:rsidRPr="009C54AE" w:rsidR="00015B8F" w:rsidTr="00135572" w14:paraId="12288272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1922CE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65084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63601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90C21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C75F0B" w:rsidRDefault="00C75F0B" w14:paraId="01988DE1" wp14:textId="7777777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xmlns:wp14="http://schemas.microsoft.com/office/word/2010/wordml" w:rsidR="00E960BB" w:rsidP="009C54AE" w:rsidRDefault="00E960BB" w14:paraId="3DEEC66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5E11628C" wp14:textId="77777777">
        <w:tc>
          <w:tcPr>
            <w:tcW w:w="9670" w:type="dxa"/>
          </w:tcPr>
          <w:p w:rsidRPr="009C54AE" w:rsidR="0085747A" w:rsidP="00290C21" w:rsidRDefault="008817F3" w14:paraId="10EC5166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i umiejętności z zakresu teoretycznych podstaw kształcenia, teoretycznych podstaw wychowania, psychologii ogólnej i rozwojowej  oraz  wiadomości i umiejętności z podstaw o środowisku społeczno- przyrodniczym</w:t>
            </w:r>
            <w:r w:rsidR="00A179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xmlns:wp14="http://schemas.microsoft.com/office/word/2010/wordml" w:rsidRPr="009C54AE" w:rsidR="0074398B" w:rsidTr="00DE65B2" w14:paraId="002F51FE" wp14:textId="77777777">
        <w:tc>
          <w:tcPr>
            <w:tcW w:w="844" w:type="dxa"/>
            <w:vAlign w:val="center"/>
          </w:tcPr>
          <w:p w:rsidRPr="009C54AE" w:rsidR="0074398B" w:rsidP="00B33C94" w:rsidRDefault="0074398B" w14:paraId="5372B5A4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:rsidRPr="009126D9" w:rsidR="0074398B" w:rsidP="00B33C94" w:rsidRDefault="0074398B" w14:paraId="0D7BEEA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 xml:space="preserve">Prezentacja metodyki edukacji społeczno-przyrodniczej na tle współczesnych koncepcji pedagogicznych </w:t>
            </w:r>
          </w:p>
        </w:tc>
      </w:tr>
      <w:tr xmlns:wp14="http://schemas.microsoft.com/office/word/2010/wordml" w:rsidRPr="009C54AE" w:rsidR="0074398B" w:rsidTr="00DE65B2" w14:paraId="5E6830FA" wp14:textId="77777777">
        <w:tc>
          <w:tcPr>
            <w:tcW w:w="844" w:type="dxa"/>
            <w:vAlign w:val="center"/>
          </w:tcPr>
          <w:p w:rsidRPr="009C54AE" w:rsidR="0074398B" w:rsidP="00B33C94" w:rsidRDefault="0074398B" w14:paraId="550CF7E8" wp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:rsidRPr="009126D9" w:rsidR="0074398B" w:rsidP="00B33C94" w:rsidRDefault="0074398B" w14:paraId="6D54776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Wykorzystywanie wiedzy teoretycznej (dotyczącej nauki o środowisku przyrodniczym i środowisku społecznym) oraz wiedzy metodycznej do projektowania zajęć dydaktycznych w zakresie edukacji środowiskowej w przedszkolu i klasach 1-3.</w:t>
            </w:r>
          </w:p>
        </w:tc>
      </w:tr>
      <w:tr xmlns:wp14="http://schemas.microsoft.com/office/word/2010/wordml" w:rsidRPr="009C54AE" w:rsidR="0074398B" w:rsidTr="00DE65B2" w14:paraId="77192B28" wp14:textId="77777777">
        <w:tc>
          <w:tcPr>
            <w:tcW w:w="844" w:type="dxa"/>
            <w:vAlign w:val="center"/>
          </w:tcPr>
          <w:p w:rsidRPr="009C54AE" w:rsidR="0074398B" w:rsidP="00B33C94" w:rsidRDefault="0074398B" w14:paraId="53C0B3C4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:rsidRPr="009126D9" w:rsidR="0074398B" w:rsidP="00B33C94" w:rsidRDefault="0074398B" w14:paraId="1BB0636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Umożliwienie zdobycia kompetencji w zakresie planowania i realizacji zajęć z zakresu tematyki społecznej i przyrodniczej</w:t>
            </w:r>
          </w:p>
        </w:tc>
      </w:tr>
      <w:tr xmlns:wp14="http://schemas.microsoft.com/office/word/2010/wordml" w:rsidRPr="009C54AE" w:rsidR="0074398B" w:rsidTr="00DE65B2" w14:paraId="3D00038B" wp14:textId="77777777">
        <w:tc>
          <w:tcPr>
            <w:tcW w:w="844" w:type="dxa"/>
            <w:vAlign w:val="center"/>
          </w:tcPr>
          <w:p w:rsidRPr="009C54AE" w:rsidR="0074398B" w:rsidP="00B33C94" w:rsidRDefault="0074398B" w14:paraId="7C12F916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:rsidRPr="009126D9" w:rsidR="0074398B" w:rsidP="00B33C94" w:rsidRDefault="0074398B" w14:paraId="207223F9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Stwarzanie warunków do zajęć badawczych, organizowanie sytuacji edukacyjnych umożliwiających dzieciom samodzielną eksplorację</w:t>
            </w:r>
            <w:r w:rsidRPr="009126D9" w:rsidR="00197919">
              <w:rPr>
                <w:rFonts w:ascii="Corbel" w:hAnsi="Corbel"/>
                <w:sz w:val="24"/>
                <w:szCs w:val="24"/>
              </w:rPr>
              <w:t xml:space="preserve"> środowiska</w:t>
            </w:r>
            <w:r w:rsidRPr="009126D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85747A" w:rsidTr="00E95F74" w14:paraId="61F38664" wp14:textId="77777777">
        <w:tc>
          <w:tcPr>
            <w:tcW w:w="168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E95F74" w14:paraId="77A86FF4" wp14:textId="77777777">
        <w:tc>
          <w:tcPr>
            <w:tcW w:w="1681" w:type="dxa"/>
          </w:tcPr>
          <w:p w:rsidRPr="00B33C94" w:rsidR="0085747A" w:rsidP="00B33C94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B33C94" w:rsidR="0085747A" w:rsidP="00B33C94" w:rsidRDefault="0074398B" w14:paraId="4D235F9D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Student zna i rozumie sposoby wykorzystywania wiedzy teoretycznej o środowisku przyrodniczym i środowisku społecznym oraz wiedzy metodycznej do projektowania zajęć dydaktycznych w zakresie edukacji środowiskowej w przedszkolu i klasach I–III szkoły podstawowej</w:t>
            </w:r>
            <w:r w:rsidRPr="00B33C94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F63601" w:rsidP="00B33C94" w:rsidRDefault="00F63601" w14:paraId="4101652C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63601" w:rsidP="00B33C94" w:rsidRDefault="00F63601" w14:paraId="4B99056E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B33C94" w:rsidR="009C76F7" w:rsidP="00B33C94" w:rsidRDefault="009C76F7" w14:paraId="231E4F7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PPiW.W10</w:t>
            </w:r>
          </w:p>
          <w:p w:rsidRPr="00B33C94" w:rsidR="0085747A" w:rsidP="00B33C94" w:rsidRDefault="0085747A" w14:paraId="1299C43A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E95F74" w:rsidTr="00E95F74" w14:paraId="50D0D08A" wp14:textId="77777777">
        <w:tc>
          <w:tcPr>
            <w:tcW w:w="1681" w:type="dxa"/>
          </w:tcPr>
          <w:p w:rsidRPr="00B33C94" w:rsidR="00E95F74" w:rsidP="00B33C94" w:rsidRDefault="00E95F74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B33C94"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:rsidRPr="00B33C94" w:rsidR="00E95F74" w:rsidP="00B33C94" w:rsidRDefault="0074398B" w14:paraId="6E14594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Zaprojektuje eksperyment uczniowski z zakresu wiedzy przyrodniczej</w:t>
            </w:r>
            <w:r w:rsidRPr="00B33C94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Pr="00B33C94" w:rsidR="00A03CBE" w:rsidP="00B33C94" w:rsidRDefault="00A03CBE" w14:paraId="0C3DE80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PPiW.U07</w:t>
            </w:r>
          </w:p>
          <w:p w:rsidRPr="00B33C94" w:rsidR="00E95F74" w:rsidP="00B33C94" w:rsidRDefault="00E95F74" w14:paraId="4DDBEF0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9C54AE" w:rsidR="00523748" w:rsidTr="00523748" w14:paraId="6F13B56E" wp14:textId="77777777">
        <w:trPr>
          <w:trHeight w:val="787"/>
        </w:trPr>
        <w:tc>
          <w:tcPr>
            <w:tcW w:w="1681" w:type="dxa"/>
          </w:tcPr>
          <w:p w:rsidRPr="00B33C94" w:rsidR="00523748" w:rsidP="00B33C94" w:rsidRDefault="00523748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B33C94" w:rsidR="00523748" w:rsidP="00B33C94" w:rsidRDefault="00915385" w14:paraId="01EE81A5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Wykon</w:t>
            </w:r>
            <w:r w:rsidRPr="00B33C94" w:rsidR="0074398B">
              <w:rPr>
                <w:rFonts w:ascii="Corbel" w:hAnsi="Corbel"/>
                <w:sz w:val="24"/>
                <w:szCs w:val="24"/>
              </w:rPr>
              <w:t>uje proste doświadczenie za pomocą przedmiotów codziennego użytku i analizuje jego przebieg oraz komentuje efekt odwołując się do praw fizyki</w:t>
            </w:r>
            <w:r w:rsidRPr="00B33C94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F63601" w:rsidP="00B33C94" w:rsidRDefault="00F63601" w14:paraId="3461D779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B33C94" w:rsidR="00A03CBE" w:rsidP="00B33C94" w:rsidRDefault="00A03CBE" w14:paraId="5A508E8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PPiW.U08</w:t>
            </w:r>
          </w:p>
          <w:p w:rsidRPr="00B33C94" w:rsidR="00523748" w:rsidP="00B33C94" w:rsidRDefault="00523748" w14:paraId="3CF2D8B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523748" w:rsidTr="00E95F74" w14:paraId="440C0FCA" wp14:textId="77777777">
        <w:tc>
          <w:tcPr>
            <w:tcW w:w="1681" w:type="dxa"/>
          </w:tcPr>
          <w:p w:rsidRPr="00B33C94" w:rsidR="00523748" w:rsidP="00B33C94" w:rsidRDefault="00523748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B33C94" w:rsidR="00523748" w:rsidP="00B33C94" w:rsidRDefault="00915385" w14:paraId="03E2E725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Dostosuje metody i formy pracy dydaktyczno- wychowawczej w zakresie edukacji społeczno- przyrodniczej do uprzednio sformułowanych celów wychowania i kształcenia</w:t>
            </w:r>
            <w:r w:rsidRPr="00B33C94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Pr="00B33C94" w:rsidR="00A03CBE" w:rsidP="00B33C94" w:rsidRDefault="00A03CBE" w14:paraId="0FB78278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B33C94" w:rsidR="00A03CBE" w:rsidP="00B33C94" w:rsidRDefault="00A03CBE" w14:paraId="035DB2F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PPiW.U04</w:t>
            </w:r>
          </w:p>
          <w:p w:rsidRPr="00B33C94" w:rsidR="00A03CBE" w:rsidP="00B33C94" w:rsidRDefault="00A03CBE" w14:paraId="29BF420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PPiW.U09</w:t>
            </w:r>
          </w:p>
          <w:p w:rsidRPr="00B33C94" w:rsidR="00523748" w:rsidP="00B33C94" w:rsidRDefault="00A03CBE" w14:paraId="5306F07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xmlns:wp14="http://schemas.microsoft.com/office/word/2010/wordml" w:rsidRPr="009C54AE" w:rsidR="009C76F7" w:rsidTr="00E95F74" w14:paraId="7AFFF9FC" wp14:textId="77777777">
        <w:tc>
          <w:tcPr>
            <w:tcW w:w="1681" w:type="dxa"/>
          </w:tcPr>
          <w:p w:rsidRPr="00B33C94" w:rsidR="009C76F7" w:rsidP="00B33C94" w:rsidRDefault="00197919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Pr="00B33C94" w:rsidR="009C76F7" w:rsidP="00B33C94" w:rsidRDefault="009C76F7" w14:paraId="7C7A389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 xml:space="preserve">Zaplanuje wycieczkę oraz oceni jej oddziaływanie na </w:t>
            </w:r>
            <w:r w:rsidRPr="00B33C94" w:rsidR="004676FD">
              <w:rPr>
                <w:rFonts w:ascii="Corbel" w:hAnsi="Corbel"/>
                <w:b w:val="0"/>
                <w:smallCaps w:val="0"/>
                <w:szCs w:val="24"/>
              </w:rPr>
              <w:t>wiedzę i postawy wychowanków wobec przyrody, kultury:</w:t>
            </w:r>
          </w:p>
        </w:tc>
        <w:tc>
          <w:tcPr>
            <w:tcW w:w="1865" w:type="dxa"/>
          </w:tcPr>
          <w:p w:rsidRPr="00B33C94" w:rsidR="00ED23C6" w:rsidP="00B33C94" w:rsidRDefault="00ED23C6" w14:paraId="288DC0E1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PPiW.W15</w:t>
            </w:r>
          </w:p>
          <w:p w:rsidRPr="00B33C94" w:rsidR="009C76F7" w:rsidP="00B33C94" w:rsidRDefault="004676FD" w14:paraId="5F2E289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xmlns:wp14="http://schemas.microsoft.com/office/word/2010/wordml" w:rsidRPr="009C54AE" w:rsidR="00523748" w:rsidTr="00E95F74" w14:paraId="40E1387E" wp14:textId="77777777">
        <w:tc>
          <w:tcPr>
            <w:tcW w:w="1681" w:type="dxa"/>
          </w:tcPr>
          <w:p w:rsidRPr="00B33C94" w:rsidR="00523748" w:rsidP="00B33C94" w:rsidRDefault="00523748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B33C94" w:rsidR="0019791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B33C94" w:rsidR="00523748" w:rsidP="00B33C94" w:rsidRDefault="004676FD" w14:paraId="417124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Jest gotów do budzenia  i podtrzymywania w uczniach zainteresowań</w:t>
            </w:r>
            <w:r w:rsidRPr="00B33C94" w:rsidR="00A03CBE">
              <w:rPr>
                <w:rFonts w:ascii="Corbel" w:hAnsi="Corbel"/>
                <w:b w:val="0"/>
                <w:smallCaps w:val="0"/>
                <w:szCs w:val="24"/>
              </w:rPr>
              <w:t xml:space="preserve"> otoczeniem i ciekawości odkrywcy</w:t>
            </w:r>
            <w:r w:rsidRPr="00B33C94" w:rsidR="001007A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Pr="00B33C94" w:rsidR="00A03CBE" w:rsidP="00B33C94" w:rsidRDefault="00A03CBE" w14:paraId="2BC8A57C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PPiW.U06</w:t>
            </w:r>
          </w:p>
          <w:p w:rsidRPr="00B33C94" w:rsidR="00523748" w:rsidP="00B33C94" w:rsidRDefault="00523748" w14:paraId="1FC3994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34CE0A41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523748" w14:paraId="587EA2A8" wp14:textId="77777777">
        <w:tc>
          <w:tcPr>
            <w:tcW w:w="9520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523748" w:rsidTr="00523748" w14:paraId="6970EBCC" wp14:textId="77777777">
        <w:tc>
          <w:tcPr>
            <w:tcW w:w="9520" w:type="dxa"/>
          </w:tcPr>
          <w:p w:rsidRPr="009C54AE" w:rsidR="00523748" w:rsidP="009126D9" w:rsidRDefault="00556F5F" w14:paraId="59A92191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Strategie nauczania </w:t>
            </w:r>
            <w:r>
              <w:rPr>
                <w:rFonts w:ascii="Corbel" w:hAnsi="Corbel"/>
                <w:sz w:val="24"/>
                <w:szCs w:val="24"/>
              </w:rPr>
              <w:t xml:space="preserve">–uczenia się </w:t>
            </w:r>
            <w:r w:rsidRPr="007861C5">
              <w:rPr>
                <w:rFonts w:ascii="Corbel" w:hAnsi="Corbel"/>
                <w:sz w:val="24"/>
                <w:szCs w:val="24"/>
              </w:rPr>
              <w:t>wykorzystywane do zajęć edukacji społeczno-przyrodniczej: podające, problemowe, eksponujące i oparte na działaniu.</w:t>
            </w:r>
          </w:p>
        </w:tc>
      </w:tr>
      <w:tr xmlns:wp14="http://schemas.microsoft.com/office/word/2010/wordml" w:rsidRPr="009C54AE" w:rsidR="00523748" w:rsidTr="00523748" w14:paraId="7EBA7084" wp14:textId="77777777">
        <w:tc>
          <w:tcPr>
            <w:tcW w:w="9520" w:type="dxa"/>
          </w:tcPr>
          <w:p w:rsidRPr="009C54AE" w:rsidR="00523748" w:rsidP="009126D9" w:rsidRDefault="00556F5F" w14:paraId="6E735449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sytuacji  umożliwiających dziecku/uczniowi samorealizację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 – rozwijanie myślenia </w:t>
            </w:r>
            <w:r w:rsidRPr="007861C5">
              <w:rPr>
                <w:rFonts w:ascii="Corbel" w:hAnsi="Corbel"/>
                <w:sz w:val="24"/>
                <w:szCs w:val="24"/>
              </w:rPr>
              <w:t>dzieci.</w:t>
            </w:r>
          </w:p>
        </w:tc>
      </w:tr>
      <w:tr xmlns:wp14="http://schemas.microsoft.com/office/word/2010/wordml" w:rsidRPr="009C54AE" w:rsidR="00556F5F" w:rsidTr="00523748" w14:paraId="242BA56F" wp14:textId="77777777">
        <w:tc>
          <w:tcPr>
            <w:tcW w:w="9520" w:type="dxa"/>
          </w:tcPr>
          <w:p w:rsidRPr="009C54AE" w:rsidR="00556F5F" w:rsidP="009126D9" w:rsidRDefault="00556F5F" w14:paraId="0009D412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Kształtowanie pojęć (etapy i metody): łańcuch pokarmowy, ssaki, ptaki , owady, gady, płazy</w:t>
            </w:r>
          </w:p>
        </w:tc>
      </w:tr>
      <w:tr xmlns:wp14="http://schemas.microsoft.com/office/word/2010/wordml" w:rsidRPr="009C54AE" w:rsidR="00556F5F" w:rsidTr="00523748" w14:paraId="4089062F" wp14:textId="77777777">
        <w:tc>
          <w:tcPr>
            <w:tcW w:w="9520" w:type="dxa"/>
          </w:tcPr>
          <w:p w:rsidRPr="009C54AE" w:rsidR="00556F5F" w:rsidP="009126D9" w:rsidRDefault="00556F5F" w14:paraId="2A1DC324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sz w:val="24"/>
                <w:szCs w:val="24"/>
              </w:rPr>
              <w:t xml:space="preserve">i zasady pracy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stosowane w edukacji społeczno-przyrodniczej: m.in. obserwacja, hodowla. Części roślin ( modyfikacja u wybranych); Budowa roślin.   </w:t>
            </w:r>
          </w:p>
        </w:tc>
      </w:tr>
      <w:tr xmlns:wp14="http://schemas.microsoft.com/office/word/2010/wordml" w:rsidRPr="009C54AE" w:rsidR="00556F5F" w:rsidTr="00523748" w14:paraId="6FF56E19" wp14:textId="77777777">
        <w:tc>
          <w:tcPr>
            <w:tcW w:w="9520" w:type="dxa"/>
          </w:tcPr>
          <w:p w:rsidRPr="007861C5" w:rsidR="00556F5F" w:rsidP="009126D9" w:rsidRDefault="00556F5F" w14:paraId="6DA06AF3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 Praca badawcza dziecka –szczególna rola doświadczenia i eksperymentu</w:t>
            </w:r>
          </w:p>
        </w:tc>
      </w:tr>
      <w:tr xmlns:wp14="http://schemas.microsoft.com/office/word/2010/wordml" w:rsidRPr="009C54AE" w:rsidR="00556F5F" w:rsidTr="00523748" w14:paraId="52DDC44A" wp14:textId="77777777">
        <w:tc>
          <w:tcPr>
            <w:tcW w:w="9520" w:type="dxa"/>
          </w:tcPr>
          <w:p w:rsidRPr="009C54AE" w:rsidR="00556F5F" w:rsidP="009126D9" w:rsidRDefault="00556F5F" w14:paraId="4EACC428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Formy aktywności dzieci w kontaktach ze środowiskiem. Wycieczka dydaktyczna jako podstawowa  forma zajęć edukacji społeczno-przyrodniczej.</w:t>
            </w:r>
          </w:p>
        </w:tc>
      </w:tr>
      <w:tr xmlns:wp14="http://schemas.microsoft.com/office/word/2010/wordml" w:rsidRPr="009C54AE" w:rsidR="00556F5F" w:rsidTr="00523748" w14:paraId="33F77111" wp14:textId="77777777">
        <w:tc>
          <w:tcPr>
            <w:tcW w:w="9520" w:type="dxa"/>
          </w:tcPr>
          <w:p w:rsidR="00556F5F" w:rsidP="009126D9" w:rsidRDefault="00A1798C" w14:paraId="1371055F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dziecięcych zainteresowań przyrodą i kulturą; działalność dydaktyczno- wychowawcza nauczyciela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6D98A12B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523748" w14:paraId="55225495" wp14:textId="77777777">
        <w:tc>
          <w:tcPr>
            <w:tcW w:w="9520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E432B0" w:rsidTr="00523748" w14:paraId="23627898" wp14:textId="77777777">
        <w:tc>
          <w:tcPr>
            <w:tcW w:w="9520" w:type="dxa"/>
          </w:tcPr>
          <w:p w:rsidRPr="009C54AE" w:rsidR="00E432B0" w:rsidP="009126D9" w:rsidRDefault="00E432B0" w14:paraId="4E3F8F98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kształcenia edukacji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przyrodniczej – analiza podstawy programowej i wybranych programów wychowania przedszkolnego i edukacji wczesnoszkolnej</w:t>
            </w:r>
          </w:p>
        </w:tc>
      </w:tr>
      <w:tr xmlns:wp14="http://schemas.microsoft.com/office/word/2010/wordml" w:rsidRPr="009C54AE" w:rsidR="00E432B0" w:rsidTr="00523748" w14:paraId="55355A55" wp14:textId="77777777">
        <w:tc>
          <w:tcPr>
            <w:tcW w:w="9520" w:type="dxa"/>
          </w:tcPr>
          <w:p w:rsidRPr="009C54AE" w:rsidR="00E432B0" w:rsidP="009126D9" w:rsidRDefault="00E432B0" w14:paraId="35E923B3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nauczania edukacji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przyrodniczej</w:t>
            </w:r>
          </w:p>
        </w:tc>
      </w:tr>
      <w:tr xmlns:wp14="http://schemas.microsoft.com/office/word/2010/wordml" w:rsidRPr="009C54AE" w:rsidR="00E432B0" w:rsidTr="00523748" w14:paraId="5D22292E" wp14:textId="77777777">
        <w:tc>
          <w:tcPr>
            <w:tcW w:w="9520" w:type="dxa"/>
          </w:tcPr>
          <w:p w:rsidRPr="007861C5" w:rsidR="00E432B0" w:rsidP="009126D9" w:rsidRDefault="00E432B0" w14:paraId="42BD35F4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podstawy programowej i wybranych programów edukacyjnych oraz podręczników pod kątem treści edukacji społeczno-przyrodniczej</w:t>
            </w:r>
          </w:p>
        </w:tc>
      </w:tr>
      <w:tr xmlns:wp14="http://schemas.microsoft.com/office/word/2010/wordml" w:rsidRPr="009C54AE" w:rsidR="00E432B0" w:rsidTr="00523748" w14:paraId="5947394D" wp14:textId="77777777">
        <w:tc>
          <w:tcPr>
            <w:tcW w:w="9520" w:type="dxa"/>
          </w:tcPr>
          <w:p w:rsidRPr="009C54AE" w:rsidR="00E432B0" w:rsidP="009126D9" w:rsidRDefault="00E432B0" w14:paraId="6C1263A9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84129">
              <w:rPr>
                <w:rFonts w:ascii="Corbel" w:hAnsi="Corbel"/>
                <w:sz w:val="24"/>
                <w:szCs w:val="24"/>
              </w:rPr>
              <w:t>Kształtowanie umiejętności obserwacji zjawisk społeczno-przyrodniczych i dostrzegania międ</w:t>
            </w:r>
            <w:r>
              <w:rPr>
                <w:rFonts w:ascii="Corbel" w:hAnsi="Corbel"/>
                <w:sz w:val="24"/>
                <w:szCs w:val="24"/>
              </w:rPr>
              <w:t xml:space="preserve">zy nimi związków i zależności </w:t>
            </w:r>
          </w:p>
        </w:tc>
      </w:tr>
      <w:tr xmlns:wp14="http://schemas.microsoft.com/office/word/2010/wordml" w:rsidRPr="009C54AE" w:rsidR="00E432B0" w:rsidTr="00523748" w14:paraId="198A1946" wp14:textId="77777777">
        <w:tc>
          <w:tcPr>
            <w:tcW w:w="9520" w:type="dxa"/>
          </w:tcPr>
          <w:p w:rsidRPr="007861C5" w:rsidR="00E432B0" w:rsidP="009126D9" w:rsidRDefault="00E432B0" w14:paraId="00C02097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problemowe; eksperyment (działania eksperymentalne dzieci młodszych) </w:t>
            </w:r>
            <w:r w:rsidR="00A1798C">
              <w:rPr>
                <w:rFonts w:ascii="Corbel" w:hAnsi="Corbel"/>
                <w:sz w:val="24"/>
                <w:szCs w:val="24"/>
              </w:rPr>
              <w:t xml:space="preserve">wykonywanie doświadczeń. </w:t>
            </w:r>
            <w:r w:rsidRPr="007861C5">
              <w:rPr>
                <w:rFonts w:ascii="Corbel" w:hAnsi="Corbel"/>
                <w:sz w:val="24"/>
                <w:szCs w:val="24"/>
              </w:rPr>
              <w:t>Właściwości wody i powietrza; znaczenie dla człowieka i organizmów żywych- projektowanie scenariuszy</w:t>
            </w:r>
          </w:p>
        </w:tc>
      </w:tr>
      <w:tr xmlns:wp14="http://schemas.microsoft.com/office/word/2010/wordml" w:rsidRPr="009C54AE" w:rsidR="00E432B0" w:rsidTr="00523748" w14:paraId="52DEC4D4" wp14:textId="77777777">
        <w:tc>
          <w:tcPr>
            <w:tcW w:w="9520" w:type="dxa"/>
          </w:tcPr>
          <w:p w:rsidRPr="007861C5" w:rsidR="00E432B0" w:rsidP="009126D9" w:rsidRDefault="00E432B0" w14:paraId="788AA62F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Wycieczka dydaktyczna -tematyka społeczna, przyrodnicza (przygotowanie, realizacja, podsumowanie)- projektowanie scenariuszy</w:t>
            </w:r>
          </w:p>
        </w:tc>
      </w:tr>
      <w:tr xmlns:wp14="http://schemas.microsoft.com/office/word/2010/wordml" w:rsidRPr="009C54AE" w:rsidR="00E432B0" w:rsidTr="00523748" w14:paraId="562A27DC" wp14:textId="77777777">
        <w:tc>
          <w:tcPr>
            <w:tcW w:w="9520" w:type="dxa"/>
          </w:tcPr>
          <w:p w:rsidRPr="009C54AE" w:rsidR="00E432B0" w:rsidP="009126D9" w:rsidRDefault="00E432B0" w14:paraId="38EC4DEF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Środki i pomoce dydaktyczne stosowane w edukacji społeczno-przyrodniczej</w:t>
            </w:r>
          </w:p>
        </w:tc>
      </w:tr>
      <w:tr xmlns:wp14="http://schemas.microsoft.com/office/word/2010/wordml" w:rsidRPr="009C54AE" w:rsidR="00E432B0" w:rsidTr="00523748" w14:paraId="443B2925" wp14:textId="77777777">
        <w:tc>
          <w:tcPr>
            <w:tcW w:w="9520" w:type="dxa"/>
          </w:tcPr>
          <w:p w:rsidRPr="009C54AE" w:rsidR="00E432B0" w:rsidP="009126D9" w:rsidRDefault="00E432B0" w14:paraId="18D697DB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scenariuszy zajęć pod kątem wykorzystanych różnych strategii nauczania.</w:t>
            </w:r>
          </w:p>
        </w:tc>
      </w:tr>
      <w:tr xmlns:wp14="http://schemas.microsoft.com/office/word/2010/wordml" w:rsidRPr="009C54AE" w:rsidR="00556F5F" w:rsidTr="00523748" w14:paraId="6D18EB21" wp14:textId="77777777">
        <w:tc>
          <w:tcPr>
            <w:tcW w:w="9520" w:type="dxa"/>
          </w:tcPr>
          <w:p w:rsidRPr="007861C5" w:rsidR="00556F5F" w:rsidP="009126D9" w:rsidRDefault="00E432B0" w14:paraId="42DC501F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Działania na rzecz ochrony przyrody. Ekologia, sozologia, recykling, smog itp. Niszczenie przyrody przez człowieka- projektowanie 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</w:p>
        </w:tc>
      </w:tr>
      <w:tr xmlns:wp14="http://schemas.microsoft.com/office/word/2010/wordml" w:rsidRPr="009C54AE" w:rsidR="001007A1" w:rsidTr="00523748" w14:paraId="6271C836" wp14:textId="77777777">
        <w:tc>
          <w:tcPr>
            <w:tcW w:w="9520" w:type="dxa"/>
          </w:tcPr>
          <w:p w:rsidRPr="007861C5" w:rsidR="001007A1" w:rsidP="009126D9" w:rsidRDefault="001007A1" w14:paraId="6ACAA89E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przyrody.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Parki narodowe i rezerwaty; pomniki przyrody w najbliższym otoczeniu - projektowanie 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</w:p>
        </w:tc>
      </w:tr>
      <w:tr xmlns:wp14="http://schemas.microsoft.com/office/word/2010/wordml" w:rsidRPr="009C54AE" w:rsidR="001007A1" w:rsidTr="00523748" w14:paraId="4AFBAA02" wp14:textId="77777777">
        <w:tc>
          <w:tcPr>
            <w:tcW w:w="9520" w:type="dxa"/>
          </w:tcPr>
          <w:p w:rsidRPr="007861C5" w:rsidR="001007A1" w:rsidP="009126D9" w:rsidRDefault="001007A1" w14:paraId="3B6222C4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Człowiek w świecie ludzi – prawa i obowiązki ucznia, normy i reguły postępowania w grupie, zawody wykonywane - projektowanie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 i prezentowanie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 scenariuszy</w:t>
            </w:r>
          </w:p>
        </w:tc>
      </w:tr>
      <w:tr xmlns:wp14="http://schemas.microsoft.com/office/word/2010/wordml" w:rsidRPr="009C54AE" w:rsidR="001007A1" w:rsidTr="00523748" w14:paraId="03121517" wp14:textId="77777777">
        <w:tc>
          <w:tcPr>
            <w:tcW w:w="9520" w:type="dxa"/>
          </w:tcPr>
          <w:p w:rsidRPr="007861C5" w:rsidR="001007A1" w:rsidP="009126D9" w:rsidRDefault="001007A1" w14:paraId="67475AC7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A1798C" w:rsidR="00A1798C" w:rsidP="00A1798C" w:rsidRDefault="00A1798C" w14:paraId="053D222A" wp14:textId="77777777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xmlns:wp14="http://schemas.microsoft.com/office/word/2010/wordml" w:rsidRPr="00A1798C" w:rsidR="00A1798C" w:rsidP="00A1798C" w:rsidRDefault="00A1798C" w14:paraId="61AAAD1E" wp14:textId="77777777">
      <w:pPr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Ćwiczenia: analiza tekstów źródłowych z  dyskusją,  metody problemowe, metody gier dydaktycznych, praca grupowa</w:t>
      </w: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xmlns:wp14="http://schemas.microsoft.com/office/word/2010/wordml" w:rsidRPr="009C54AE" w:rsidR="0085747A" w:rsidTr="0025688E" w14:paraId="5C3740EA" wp14:textId="77777777">
        <w:tc>
          <w:tcPr>
            <w:tcW w:w="1962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412BB3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412BB3" w:rsidR="0085747A" w:rsidTr="0025688E" w14:paraId="222D1CF8" wp14:textId="77777777">
        <w:tc>
          <w:tcPr>
            <w:tcW w:w="1962" w:type="dxa"/>
          </w:tcPr>
          <w:p w:rsidRPr="00412BB3" w:rsidR="0085747A" w:rsidP="009126D9" w:rsidRDefault="009126D9" w14:paraId="1EB017B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12BB3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:rsidRPr="00412BB3" w:rsidR="0085747A" w:rsidP="00412BB3" w:rsidRDefault="00DE5995" w14:paraId="2FAB7FB5" wp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  <w:r w:rsidRPr="00412BB3" w:rsidR="00197919">
              <w:rPr>
                <w:rFonts w:ascii="Corbel" w:hAnsi="Corbel"/>
                <w:b w:val="0"/>
                <w:smallCaps w:val="0"/>
                <w:szCs w:val="24"/>
              </w:rPr>
              <w:t>uwzględniające wiedzę z wykładów i ćwiczeń</w:t>
            </w:r>
          </w:p>
        </w:tc>
        <w:tc>
          <w:tcPr>
            <w:tcW w:w="2117" w:type="dxa"/>
          </w:tcPr>
          <w:p w:rsidRPr="00412BB3" w:rsidR="0085747A" w:rsidP="007C6F66" w:rsidRDefault="00BD083E" w14:paraId="22AD296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</w:t>
            </w:r>
            <w:r w:rsidR="007C6F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wykłady</w:t>
            </w:r>
          </w:p>
        </w:tc>
      </w:tr>
      <w:tr xmlns:wp14="http://schemas.microsoft.com/office/word/2010/wordml" w:rsidRPr="009C54AE" w:rsidR="0085747A" w:rsidTr="0025688E" w14:paraId="0C906EFF" wp14:textId="77777777">
        <w:tc>
          <w:tcPr>
            <w:tcW w:w="1962" w:type="dxa"/>
          </w:tcPr>
          <w:p w:rsidRPr="009C54AE" w:rsidR="0085747A" w:rsidP="009126D9" w:rsidRDefault="0085747A" w14:paraId="727CF0E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412BB3" w:rsidR="0085747A" w:rsidP="00412BB3" w:rsidRDefault="00197919" w14:paraId="0C7857E4" wp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  <w:r w:rsidRPr="00412BB3" w:rsidR="0025688E"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:rsidRPr="00412BB3" w:rsidR="0085747A" w:rsidP="007C6F66" w:rsidRDefault="00BC68A5" w14:paraId="7F626B5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xmlns:wp14="http://schemas.microsoft.com/office/word/2010/wordml" w:rsidRPr="009C54AE" w:rsidR="0025688E" w:rsidTr="0025688E" w14:paraId="7B63BAB9" wp14:textId="77777777">
        <w:tc>
          <w:tcPr>
            <w:tcW w:w="1962" w:type="dxa"/>
          </w:tcPr>
          <w:p w:rsidRPr="009C54AE" w:rsidR="0025688E" w:rsidP="009126D9" w:rsidRDefault="0025688E" w14:paraId="002D746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412BB3" w:rsidR="0025688E" w:rsidP="00412BB3" w:rsidRDefault="0025688E" w14:paraId="2DAE3CEB" wp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Pr="00412BB3" w:rsidR="00197919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:rsidRPr="00412BB3" w:rsidR="0025688E" w:rsidP="007C6F66" w:rsidRDefault="00BC68A5" w14:paraId="04C6456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xmlns:wp14="http://schemas.microsoft.com/office/word/2010/wordml" w:rsidRPr="009C54AE" w:rsidR="00197919" w:rsidTr="0025688E" w14:paraId="5FB41C29" wp14:textId="77777777">
        <w:tc>
          <w:tcPr>
            <w:tcW w:w="1962" w:type="dxa"/>
          </w:tcPr>
          <w:p w:rsidRPr="009C54AE" w:rsidR="00197919" w:rsidP="009126D9" w:rsidRDefault="00197919" w14:paraId="5990E71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:rsidRPr="00412BB3" w:rsidR="00197919" w:rsidP="00412BB3" w:rsidRDefault="00197919" w14:paraId="09D90674" wp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 zajęć </w:t>
            </w:r>
          </w:p>
        </w:tc>
        <w:tc>
          <w:tcPr>
            <w:tcW w:w="2117" w:type="dxa"/>
          </w:tcPr>
          <w:p w:rsidRPr="00412BB3" w:rsidR="00197919" w:rsidP="007C6F66" w:rsidRDefault="00197919" w14:paraId="23CA83C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xmlns:wp14="http://schemas.microsoft.com/office/word/2010/wordml" w:rsidRPr="009C54AE" w:rsidR="00197919" w:rsidTr="0025688E" w14:paraId="07823029" wp14:textId="77777777">
        <w:tc>
          <w:tcPr>
            <w:tcW w:w="1962" w:type="dxa"/>
          </w:tcPr>
          <w:p w:rsidRPr="009C54AE" w:rsidR="00197919" w:rsidP="009126D9" w:rsidRDefault="00197919" w14:paraId="4A2F109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:rsidRPr="00412BB3" w:rsidR="00197919" w:rsidP="00412BB3" w:rsidRDefault="00197919" w14:paraId="36C0B26E" wp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 wycieczki </w:t>
            </w:r>
            <w:r w:rsidRPr="00412BB3" w:rsidR="00412BB3">
              <w:rPr>
                <w:rFonts w:ascii="Corbel" w:hAnsi="Corbel"/>
                <w:b w:val="0"/>
                <w:smallCaps w:val="0"/>
                <w:szCs w:val="24"/>
              </w:rPr>
              <w:t>praca w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 grupach</w:t>
            </w:r>
          </w:p>
        </w:tc>
        <w:tc>
          <w:tcPr>
            <w:tcW w:w="2117" w:type="dxa"/>
          </w:tcPr>
          <w:p w:rsidRPr="00412BB3" w:rsidR="00197919" w:rsidP="007C6F66" w:rsidRDefault="00197919" w14:paraId="69BAA59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xmlns:wp14="http://schemas.microsoft.com/office/word/2010/wordml" w:rsidRPr="009C54AE" w:rsidR="00197919" w:rsidTr="0025688E" w14:paraId="1206B23C" wp14:textId="77777777">
        <w:tc>
          <w:tcPr>
            <w:tcW w:w="1962" w:type="dxa"/>
          </w:tcPr>
          <w:p w:rsidRPr="009C54AE" w:rsidR="00197919" w:rsidP="009126D9" w:rsidRDefault="00BD083E" w14:paraId="1E73F49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:rsidRPr="00412BB3" w:rsidR="00197919" w:rsidP="00412BB3" w:rsidRDefault="00197919" w14:paraId="6FB9EB15" wp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obserwacja na zajęciach,  </w:t>
            </w:r>
          </w:p>
        </w:tc>
        <w:tc>
          <w:tcPr>
            <w:tcW w:w="2117" w:type="dxa"/>
          </w:tcPr>
          <w:p w:rsidRPr="00412BB3" w:rsidR="00197919" w:rsidP="007C6F66" w:rsidRDefault="00BD083E" w14:paraId="317C4F9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F072859" wp14:textId="77777777">
        <w:tc>
          <w:tcPr>
            <w:tcW w:w="9670" w:type="dxa"/>
          </w:tcPr>
          <w:p w:rsidRPr="00BC68A5" w:rsidR="0025688E" w:rsidP="001922CE" w:rsidRDefault="0025688E" w14:paraId="2B1E92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na podstawie ocen cząstkowych za: </w:t>
            </w:r>
          </w:p>
          <w:p w:rsidRPr="00BC68A5" w:rsidR="0025688E" w:rsidP="0025688E" w:rsidRDefault="0025688E" w14:paraId="5CE7A192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:rsidRPr="00BC68A5" w:rsidR="0025688E" w:rsidP="0025688E" w:rsidRDefault="0025688E" w14:paraId="59747D95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:rsidRPr="00BC68A5" w:rsidR="0025688E" w:rsidP="0025688E" w:rsidRDefault="0025688E" w14:paraId="4378C95F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 w:rsid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9C54AE" w:rsidR="0085747A" w:rsidP="00230F6E" w:rsidRDefault="0025688E" w14:paraId="750896C3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Pr="00BC68A5" w:rsid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D083E">
              <w:rPr>
                <w:rFonts w:ascii="Corbel" w:hAnsi="Corbel"/>
                <w:b w:val="0"/>
                <w:smallCaps w:val="0"/>
                <w:szCs w:val="24"/>
              </w:rPr>
              <w:t>scenariuszy</w:t>
            </w:r>
            <w:r w:rsidRPr="00BC68A5" w:rsidR="00BC68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</w:t>
      </w:r>
      <w:proofErr w:type="spellStart"/>
      <w:r w:rsidRPr="009C54AE" w:rsidR="00C61DC5">
        <w:rPr>
          <w:rFonts w:ascii="Corbel" w:hAnsi="Corbel"/>
          <w:b/>
          <w:sz w:val="24"/>
          <w:szCs w:val="24"/>
        </w:rPr>
        <w:t>ECTS</w:t>
      </w:r>
      <w:proofErr w:type="spellEnd"/>
      <w:r w:rsidRPr="009C54AE" w:rsidR="00C61DC5">
        <w:rPr>
          <w:rFonts w:ascii="Corbel" w:hAnsi="Corbel"/>
          <w:b/>
          <w:sz w:val="24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603247B8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603247B8" w14:paraId="66F184BD" wp14:textId="77777777">
        <w:tc>
          <w:tcPr>
            <w:tcW w:w="4962" w:type="dxa"/>
            <w:tcMar/>
          </w:tcPr>
          <w:p w:rsidRPr="009C54AE" w:rsidR="0085747A" w:rsidP="009C1331" w:rsidRDefault="00C61DC5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7C6F66" w:rsidRDefault="00BD083E" w14:paraId="43FBD11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9C54AE" w:rsidR="00C61DC5" w:rsidTr="603247B8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134B87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03247B8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03247B8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7C6F66" w:rsidRDefault="00B33C94" w14:paraId="18F999B5" wp14:textId="56933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03247B8" w:rsidR="4684142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603247B8" w14:paraId="3D11C06B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BD083E" w:rsidRDefault="00C61DC5" w14:paraId="27D7FC8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D083E">
              <w:rPr>
                <w:rFonts w:ascii="Corbel" w:hAnsi="Corbel"/>
                <w:sz w:val="24"/>
                <w:szCs w:val="24"/>
              </w:rPr>
              <w:t>scenariuszy)</w:t>
            </w:r>
          </w:p>
        </w:tc>
        <w:tc>
          <w:tcPr>
            <w:tcW w:w="4677" w:type="dxa"/>
            <w:tcMar/>
          </w:tcPr>
          <w:p w:rsidR="0061370C" w:rsidP="007C6F66" w:rsidRDefault="0061370C" w14:paraId="6BB9E253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1370C" w:rsidP="007C6F66" w:rsidRDefault="0061370C" w14:paraId="23DE523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61DC5" w:rsidP="007C6F66" w:rsidRDefault="00F63601" w14:paraId="55739EF0" wp14:textId="1DB2B6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03247B8" w:rsidR="00F63601">
              <w:rPr>
                <w:rFonts w:ascii="Corbel" w:hAnsi="Corbel"/>
                <w:sz w:val="24"/>
                <w:szCs w:val="24"/>
              </w:rPr>
              <w:t>4</w:t>
            </w:r>
            <w:r w:rsidRPr="603247B8" w:rsidR="158D57D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5747A" w:rsidTr="603247B8" w14:paraId="2CD9AD09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7C6F66" w:rsidRDefault="00F63601" w14:paraId="5AA05B6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xmlns:wp14="http://schemas.microsoft.com/office/word/2010/wordml" w:rsidRPr="009C54AE" w:rsidR="0085747A" w:rsidTr="603247B8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SUMARYCZNA LICZBA PUNKTÓW </w:t>
            </w:r>
            <w:proofErr w:type="spellStart"/>
            <w:r w:rsidRPr="009C54AE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  <w:tc>
          <w:tcPr>
            <w:tcW w:w="4677" w:type="dxa"/>
            <w:tcMar/>
          </w:tcPr>
          <w:p w:rsidRPr="009C54AE" w:rsidR="0085747A" w:rsidP="007C6F66" w:rsidRDefault="00BD083E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 xml:space="preserve">Należy uwzględnić, że 1 pkt </w:t>
      </w:r>
      <w:proofErr w:type="spellStart"/>
      <w:r w:rsidRPr="009C54AE" w:rsidR="00C61DC5">
        <w:rPr>
          <w:rFonts w:ascii="Corbel" w:hAnsi="Corbel"/>
          <w:b w:val="0"/>
          <w:i/>
          <w:smallCaps w:val="0"/>
          <w:szCs w:val="24"/>
        </w:rPr>
        <w:t>ECTS</w:t>
      </w:r>
      <w:proofErr w:type="spellEnd"/>
      <w:r w:rsidRPr="009C54AE" w:rsidR="00C61DC5">
        <w:rPr>
          <w:rFonts w:ascii="Corbel" w:hAnsi="Corbel"/>
          <w:b w:val="0"/>
          <w:i/>
          <w:smallCaps w:val="0"/>
          <w:szCs w:val="24"/>
        </w:rPr>
        <w:t xml:space="preserve"> odpowiada 25-30 godzin całkowitego nakładu pracy studenta.</w:t>
      </w:r>
    </w:p>
    <w:p xmlns:wp14="http://schemas.microsoft.com/office/word/2010/wordml" w:rsidRPr="009C54AE" w:rsidR="003E1941" w:rsidP="009C54AE" w:rsidRDefault="003E1941" w14:paraId="52E562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5043CB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74593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1922CE" w:rsidP="009C54AE" w:rsidRDefault="001922CE" w14:paraId="6DFB9E20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70DF9E56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135572" w:rsidTr="0071620A" w14:paraId="13321D46" wp14:textId="77777777">
        <w:trPr>
          <w:trHeight w:val="397"/>
        </w:trPr>
        <w:tc>
          <w:tcPr>
            <w:tcW w:w="7513" w:type="dxa"/>
          </w:tcPr>
          <w:p w:rsidR="00B33C94" w:rsidP="00B33C94" w:rsidRDefault="00B33C94" w14:paraId="729C9695" wp14:textId="777777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D083E" w:rsidP="0061370C" w:rsidRDefault="00BD083E" w14:paraId="2F63C2FF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Budniak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A., Edukacja społeczno-przyrodnicza dzieci w wieku przedszkolnym i młodszym szkolnym, Kraków 2009.</w:t>
            </w:r>
          </w:p>
          <w:p w:rsidR="00BD083E" w:rsidP="0061370C" w:rsidRDefault="00BD083E" w14:paraId="3070872F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Chauval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Chauval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 </w:t>
            </w:r>
            <w:r w:rsidRPr="00E60638">
              <w:rPr>
                <w:rFonts w:ascii="Corbel" w:hAnsi="Corbel"/>
                <w:b w:val="0"/>
                <w:i/>
                <w:smallCaps w:val="0"/>
                <w:szCs w:val="24"/>
              </w:rPr>
              <w:t>Środowisko w  wychowaniu przedszkolnym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Cyclady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2006;</w:t>
            </w:r>
          </w:p>
          <w:p w:rsidRPr="00676B0D" w:rsidR="00BD083E" w:rsidP="0061370C" w:rsidRDefault="00BD083E" w14:paraId="522FF3D7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Co  warto  przedszkolakom  o  środowisku  naturalnym  opowiedzieć?  :  scenariusze  zajęć  dla sześciolatków  /  Małgorzata  </w:t>
            </w:r>
            <w:proofErr w:type="spellStart"/>
            <w:r w:rsidRPr="00AF2A4C">
              <w:rPr>
                <w:rFonts w:ascii="Corbel" w:hAnsi="Corbel"/>
                <w:b w:val="0"/>
                <w:smallCaps w:val="0"/>
                <w:szCs w:val="24"/>
              </w:rPr>
              <w:t>Grodzińska</w:t>
            </w:r>
            <w:proofErr w:type="spellEnd"/>
            <w:r w:rsidRPr="00AF2A4C">
              <w:rPr>
                <w:rFonts w:ascii="Corbel" w:hAnsi="Corbel"/>
                <w:b w:val="0"/>
                <w:smallCaps w:val="0"/>
                <w:szCs w:val="24"/>
              </w:rPr>
              <w:t>-Jurczak,  Katarzyna  Nieszpore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k,  Marta 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Tarabuła-Fiertak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., Kraków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2005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676B0D" w:rsidR="00BD083E" w:rsidP="0061370C" w:rsidRDefault="00BD083E" w14:paraId="41B16785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jekty /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Hedwig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Wilken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676B0D" w:rsidR="00BD083E" w:rsidP="0061370C" w:rsidRDefault="00BD083E" w14:paraId="25E14E27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:rsidRPr="00676B0D" w:rsidR="00BD083E" w:rsidP="0061370C" w:rsidRDefault="00BD083E" w14:paraId="385261AF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Programy dla przedszkoli i edukacji wczesnoszkolnej</w:t>
            </w:r>
          </w:p>
          <w:p w:rsidRPr="00B33C94" w:rsidR="00BD083E" w:rsidP="0061370C" w:rsidRDefault="00BD083E" w14:paraId="094A923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Niedzicki W. Laboratorium Wiktora, „Nowe laboratorium Wiktora”</w:t>
            </w:r>
            <w:r w:rsidR="00B33C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t>365 eksperymentów na każdy dzień roku. 2005</w:t>
            </w:r>
          </w:p>
          <w:p w:rsidR="00135572" w:rsidP="0061370C" w:rsidRDefault="00BD083E" w14:paraId="78226C7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Edukacja  ekologiczna  w  procesie  kształcenia  wczesnoszkolnego:  założenia,  program,  propozycje metodyczne / Mirosława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Parlak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.- Kielce 2005</w:t>
            </w:r>
          </w:p>
          <w:p w:rsidRPr="00BD083E" w:rsidR="00D07D97" w:rsidP="0061370C" w:rsidRDefault="00D07D97" w14:paraId="4AA64342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Pusz, Wycieczki dydaktyczno-wychowawcze w edukacji wczesnoszkolnej, Kwartalnik Edukacyjny nr2/3, 2020</w:t>
            </w:r>
          </w:p>
        </w:tc>
      </w:tr>
      <w:tr xmlns:wp14="http://schemas.microsoft.com/office/word/2010/wordml" w:rsidRPr="009C54AE" w:rsidR="00135572" w:rsidTr="0071620A" w14:paraId="26DBEDE1" wp14:textId="77777777">
        <w:trPr>
          <w:trHeight w:val="397"/>
        </w:trPr>
        <w:tc>
          <w:tcPr>
            <w:tcW w:w="7513" w:type="dxa"/>
          </w:tcPr>
          <w:p w:rsidR="00135572" w:rsidP="00135572" w:rsidRDefault="00135572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07D97" w:rsidR="00135572" w:rsidP="00B33C94" w:rsidRDefault="00BD083E" w14:paraId="03798D9A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Staszica Jadwiga, </w:t>
            </w:r>
            <w:r w:rsidRPr="009D13A3">
              <w:rPr>
                <w:rFonts w:ascii="Corbel" w:hAnsi="Corbel"/>
                <w:b w:val="0"/>
                <w:i/>
                <w:smallCaps w:val="0"/>
                <w:szCs w:val="24"/>
              </w:rPr>
              <w:t>Przyroda 160 pomysłów na nauczanie zintegrowane w klasach I-III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</w:p>
          <w:p w:rsidRPr="009C54AE" w:rsidR="00D07D97" w:rsidP="00B33C94" w:rsidRDefault="00D07D97" w14:paraId="675981DD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S.Pusz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Gry dydaktyczne tworzone przez uczniów edukacji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wczesnoszkolnej,Kwartalnik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Edukacyjny nr 3 2018</w:t>
            </w:r>
          </w:p>
        </w:tc>
      </w:tr>
    </w:tbl>
    <w:p xmlns:wp14="http://schemas.microsoft.com/office/word/2010/wordml" w:rsidRPr="009C54AE" w:rsidR="0085747A" w:rsidP="009C54AE" w:rsidRDefault="0085747A" w14:paraId="44E871B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144A5D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086D92" w:rsidP="00C16ABF" w:rsidRDefault="00086D92" w14:paraId="738610E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86D92" w:rsidP="00C16ABF" w:rsidRDefault="00086D92" w14:paraId="637805D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086D92" w:rsidP="00C16ABF" w:rsidRDefault="00086D92" w14:paraId="463F29E8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86D92" w:rsidP="00C16ABF" w:rsidRDefault="00086D92" w14:paraId="3B7B4B8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86D9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8D9"/>
    <w:rsid w:val="000E31D3"/>
    <w:rsid w:val="000F1C57"/>
    <w:rsid w:val="000F5615"/>
    <w:rsid w:val="001007A1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922CE"/>
    <w:rsid w:val="00192F37"/>
    <w:rsid w:val="00197919"/>
    <w:rsid w:val="001A70D2"/>
    <w:rsid w:val="001B0D49"/>
    <w:rsid w:val="001C1DFA"/>
    <w:rsid w:val="001D657B"/>
    <w:rsid w:val="001D7B54"/>
    <w:rsid w:val="001E0209"/>
    <w:rsid w:val="001F2CA2"/>
    <w:rsid w:val="002144C0"/>
    <w:rsid w:val="0022477D"/>
    <w:rsid w:val="002278A9"/>
    <w:rsid w:val="00230F6E"/>
    <w:rsid w:val="002336F9"/>
    <w:rsid w:val="0024028F"/>
    <w:rsid w:val="00244ABC"/>
    <w:rsid w:val="00250745"/>
    <w:rsid w:val="00251789"/>
    <w:rsid w:val="0025688E"/>
    <w:rsid w:val="0025697E"/>
    <w:rsid w:val="00281FF2"/>
    <w:rsid w:val="002857DE"/>
    <w:rsid w:val="00290C21"/>
    <w:rsid w:val="00291567"/>
    <w:rsid w:val="002A22BF"/>
    <w:rsid w:val="002A2389"/>
    <w:rsid w:val="002A671D"/>
    <w:rsid w:val="002B4A4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729"/>
    <w:rsid w:val="0030395F"/>
    <w:rsid w:val="00305C92"/>
    <w:rsid w:val="003151C5"/>
    <w:rsid w:val="00317C0C"/>
    <w:rsid w:val="003343CF"/>
    <w:rsid w:val="00346FE9"/>
    <w:rsid w:val="0034759A"/>
    <w:rsid w:val="003503F6"/>
    <w:rsid w:val="003530DD"/>
    <w:rsid w:val="00356586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2BB3"/>
    <w:rsid w:val="00414E3C"/>
    <w:rsid w:val="0042244A"/>
    <w:rsid w:val="0042745A"/>
    <w:rsid w:val="00431D5C"/>
    <w:rsid w:val="00432B68"/>
    <w:rsid w:val="004362C6"/>
    <w:rsid w:val="00437FA2"/>
    <w:rsid w:val="00445970"/>
    <w:rsid w:val="004472A4"/>
    <w:rsid w:val="0045729E"/>
    <w:rsid w:val="00461EFC"/>
    <w:rsid w:val="004652C2"/>
    <w:rsid w:val="004676FD"/>
    <w:rsid w:val="004706D1"/>
    <w:rsid w:val="00471326"/>
    <w:rsid w:val="00472DF3"/>
    <w:rsid w:val="00474CC7"/>
    <w:rsid w:val="0047598D"/>
    <w:rsid w:val="004840FD"/>
    <w:rsid w:val="00490F7D"/>
    <w:rsid w:val="00491678"/>
    <w:rsid w:val="004968E2"/>
    <w:rsid w:val="004A3EEA"/>
    <w:rsid w:val="004A4D1F"/>
    <w:rsid w:val="004D03A5"/>
    <w:rsid w:val="004D5282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3ACC"/>
    <w:rsid w:val="00547996"/>
    <w:rsid w:val="00556BFC"/>
    <w:rsid w:val="00556F5F"/>
    <w:rsid w:val="0056696D"/>
    <w:rsid w:val="00572602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370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458"/>
    <w:rsid w:val="006C1EDB"/>
    <w:rsid w:val="006D050F"/>
    <w:rsid w:val="006D6139"/>
    <w:rsid w:val="006E5D65"/>
    <w:rsid w:val="006F1282"/>
    <w:rsid w:val="006F1FBC"/>
    <w:rsid w:val="006F31E2"/>
    <w:rsid w:val="0070195F"/>
    <w:rsid w:val="00705982"/>
    <w:rsid w:val="00706544"/>
    <w:rsid w:val="007072BA"/>
    <w:rsid w:val="0071620A"/>
    <w:rsid w:val="00724677"/>
    <w:rsid w:val="00725459"/>
    <w:rsid w:val="007327BD"/>
    <w:rsid w:val="00734608"/>
    <w:rsid w:val="0074398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F66"/>
    <w:rsid w:val="007D6E56"/>
    <w:rsid w:val="007F1652"/>
    <w:rsid w:val="007F4155"/>
    <w:rsid w:val="00803EB6"/>
    <w:rsid w:val="0080597F"/>
    <w:rsid w:val="0081554D"/>
    <w:rsid w:val="0081707E"/>
    <w:rsid w:val="0081737D"/>
    <w:rsid w:val="008449B3"/>
    <w:rsid w:val="00847721"/>
    <w:rsid w:val="00851C4C"/>
    <w:rsid w:val="0085747A"/>
    <w:rsid w:val="00860B7D"/>
    <w:rsid w:val="00865074"/>
    <w:rsid w:val="008817F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6D9"/>
    <w:rsid w:val="0091538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6F7"/>
    <w:rsid w:val="009C788E"/>
    <w:rsid w:val="009E3B41"/>
    <w:rsid w:val="009F3C5C"/>
    <w:rsid w:val="009F4610"/>
    <w:rsid w:val="00A00ECC"/>
    <w:rsid w:val="00A03CBE"/>
    <w:rsid w:val="00A155EE"/>
    <w:rsid w:val="00A1798C"/>
    <w:rsid w:val="00A2245B"/>
    <w:rsid w:val="00A2466C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9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C94"/>
    <w:rsid w:val="00B40ADB"/>
    <w:rsid w:val="00B43B77"/>
    <w:rsid w:val="00B43E80"/>
    <w:rsid w:val="00B47571"/>
    <w:rsid w:val="00B607DB"/>
    <w:rsid w:val="00B66529"/>
    <w:rsid w:val="00B75946"/>
    <w:rsid w:val="00B8056E"/>
    <w:rsid w:val="00B819C8"/>
    <w:rsid w:val="00B82308"/>
    <w:rsid w:val="00B90885"/>
    <w:rsid w:val="00BB520A"/>
    <w:rsid w:val="00BB5DE2"/>
    <w:rsid w:val="00BC68A5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7D9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5995"/>
    <w:rsid w:val="00DF320D"/>
    <w:rsid w:val="00DF71C8"/>
    <w:rsid w:val="00E129B8"/>
    <w:rsid w:val="00E16C8D"/>
    <w:rsid w:val="00E21E7D"/>
    <w:rsid w:val="00E22FBC"/>
    <w:rsid w:val="00E24BF5"/>
    <w:rsid w:val="00E25338"/>
    <w:rsid w:val="00E432B0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70AB"/>
    <w:rsid w:val="00F17567"/>
    <w:rsid w:val="00F27A7B"/>
    <w:rsid w:val="00F526AF"/>
    <w:rsid w:val="00F617C3"/>
    <w:rsid w:val="00F63601"/>
    <w:rsid w:val="00F6575E"/>
    <w:rsid w:val="00F7066B"/>
    <w:rsid w:val="00F82012"/>
    <w:rsid w:val="00F83B28"/>
    <w:rsid w:val="00F90FAE"/>
    <w:rsid w:val="00FA46E5"/>
    <w:rsid w:val="00FB7DBA"/>
    <w:rsid w:val="00FC1C25"/>
    <w:rsid w:val="00FC3F45"/>
    <w:rsid w:val="00FD503F"/>
    <w:rsid w:val="00FD7589"/>
    <w:rsid w:val="00FF016A"/>
    <w:rsid w:val="00FF09AC"/>
    <w:rsid w:val="00FF1401"/>
    <w:rsid w:val="00FF5E7D"/>
    <w:rsid w:val="158D57D1"/>
    <w:rsid w:val="46841429"/>
    <w:rsid w:val="6032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B82E4"/>
  <w15:docId w15:val="{341AB2BF-CD62-4723-B6A8-DED4E5FD08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2B0525-16EA-4FA2-9CB4-22314E3609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6B12B-7B7F-4CA8-B509-B0DBC65272EB}"/>
</file>

<file path=customXml/itemProps3.xml><?xml version="1.0" encoding="utf-8"?>
<ds:datastoreItem xmlns:ds="http://schemas.openxmlformats.org/officeDocument/2006/customXml" ds:itemID="{DB641E5F-8A1B-41F0-B306-DA5D65DB65CE}"/>
</file>

<file path=customXml/itemProps4.xml><?xml version="1.0" encoding="utf-8"?>
<ds:datastoreItem xmlns:ds="http://schemas.openxmlformats.org/officeDocument/2006/customXml" ds:itemID="{EF546DC5-D06D-4410-B296-1228CAA139E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13</cp:revision>
  <cp:lastPrinted>2019-12-10T13:49:00Z</cp:lastPrinted>
  <dcterms:created xsi:type="dcterms:W3CDTF">2020-09-24T12:10:00Z</dcterms:created>
  <dcterms:modified xsi:type="dcterms:W3CDTF">2026-03-13T14:18:05Z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